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Pr="00D32855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proofErr w:type="gramStart"/>
      <w:r w:rsidRPr="00D32855">
        <w:rPr>
          <w:rFonts w:ascii="Arial" w:eastAsia="MS Mincho" w:hAnsi="Arial" w:cs="Arial"/>
          <w:b/>
          <w:bCs/>
          <w:sz w:val="20"/>
          <w:szCs w:val="20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Pr="00D32855" w:rsidRDefault="00CF1149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D32855">
        <w:rPr>
          <w:rFonts w:ascii="Arial" w:eastAsia="MS Mincho" w:hAnsi="Arial" w:cs="Arial"/>
          <w:b/>
          <w:bCs/>
          <w:sz w:val="20"/>
          <w:szCs w:val="20"/>
        </w:rPr>
        <w:t xml:space="preserve">соответствии с требованиями ГОСТ </w:t>
      </w:r>
      <w:proofErr w:type="gramStart"/>
      <w:r w:rsidRPr="00D32855">
        <w:rPr>
          <w:rFonts w:ascii="Arial" w:eastAsia="MS Mincho" w:hAnsi="Arial" w:cs="Arial"/>
          <w:b/>
          <w:bCs/>
          <w:sz w:val="20"/>
          <w:szCs w:val="20"/>
        </w:rPr>
        <w:t>Р</w:t>
      </w:r>
      <w:proofErr w:type="gramEnd"/>
      <w:r w:rsidRPr="00D32855">
        <w:rPr>
          <w:rFonts w:ascii="Arial" w:eastAsia="MS Mincho" w:hAnsi="Arial" w:cs="Arial"/>
          <w:b/>
          <w:bCs/>
          <w:sz w:val="20"/>
          <w:szCs w:val="20"/>
        </w:rPr>
        <w:t xml:space="preserve"> 52290-2004)</w:t>
      </w:r>
    </w:p>
    <w:p w:rsidR="001842E0" w:rsidRPr="00D32855" w:rsidRDefault="00D32855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bookmarkStart w:id="0" w:name="PLACES"/>
      <w:bookmarkEnd w:id="0"/>
      <w:proofErr w:type="spellStart"/>
      <w:proofErr w:type="gramStart"/>
      <w:r w:rsidRPr="00D32855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D3285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Народная</w:t>
      </w:r>
    </w:p>
    <w:p w:rsidR="001842E0" w:rsidRPr="00D32855" w:rsidRDefault="001842E0">
      <w:pPr>
        <w:pStyle w:val="1"/>
        <w:rPr>
          <w:i/>
          <w:iCs/>
          <w:sz w:val="20"/>
          <w:szCs w:val="20"/>
        </w:rPr>
      </w:pPr>
      <w:r w:rsidRPr="00D32855">
        <w:rPr>
          <w:sz w:val="20"/>
          <w:szCs w:val="20"/>
        </w:rPr>
        <w:t>Протяженность участка –</w:t>
      </w:r>
      <w:r w:rsidRPr="00D32855">
        <w:rPr>
          <w:i/>
          <w:iCs/>
          <w:sz w:val="20"/>
          <w:szCs w:val="20"/>
        </w:rPr>
        <w:t xml:space="preserve"> </w:t>
      </w:r>
      <w:bookmarkStart w:id="1" w:name="FROMTO"/>
      <w:bookmarkEnd w:id="1"/>
      <w:r w:rsidR="00D32855" w:rsidRPr="00D32855">
        <w:rPr>
          <w:i/>
          <w:iCs/>
          <w:sz w:val="20"/>
          <w:szCs w:val="20"/>
        </w:rPr>
        <w:t>От 0+0 до 0+959</w:t>
      </w:r>
    </w:p>
    <w:p w:rsidR="001842E0" w:rsidRPr="00D32855" w:rsidRDefault="001842E0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D32855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D32855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  <w:bookmarkStart w:id="2" w:name="OBS"/>
      <w:bookmarkEnd w:id="2"/>
    </w:p>
    <w:p w:rsidR="001842E0" w:rsidRPr="00D32855" w:rsidRDefault="001842E0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71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38"/>
        <w:gridCol w:w="1504"/>
        <w:gridCol w:w="1428"/>
        <w:gridCol w:w="1021"/>
        <w:gridCol w:w="1428"/>
        <w:gridCol w:w="1021"/>
        <w:gridCol w:w="1122"/>
        <w:gridCol w:w="1021"/>
        <w:gridCol w:w="817"/>
        <w:gridCol w:w="817"/>
      </w:tblGrid>
      <w:tr w:rsidR="001842E0" w:rsidRPr="00D32855" w:rsidTr="009E3E27">
        <w:trPr>
          <w:trHeight w:val="21"/>
          <w:tblHeader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Номер знака по ГОСТ </w:t>
            </w:r>
            <w:proofErr w:type="gramStart"/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Р</w:t>
            </w:r>
            <w:proofErr w:type="gramEnd"/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52290-2004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знака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Типоразмер знака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Площадь знаков, м</w:t>
            </w:r>
            <w:proofErr w:type="gramStart"/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proofErr w:type="gramEnd"/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(для знаков индивидуального проектирования)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Адрес (</w:t>
            </w:r>
            <w:proofErr w:type="gramStart"/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+м)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Установлено / требуется установить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Месторасположение</w:t>
            </w:r>
          </w:p>
        </w:tc>
      </w:tr>
      <w:tr w:rsidR="001842E0" w:rsidRPr="00D32855" w:rsidTr="009E3E27">
        <w:trPr>
          <w:trHeight w:val="21"/>
          <w:tblHeader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sz w:val="20"/>
                <w:szCs w:val="20"/>
              </w:rPr>
              <w:t>Знаки приоритета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0+20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0+282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0+428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0+479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0+688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0+720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0+778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Главная дорога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0+797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Уступите дорогу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0+939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требуется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sz w:val="20"/>
                <w:szCs w:val="20"/>
              </w:rPr>
              <w:t>Итого установлено: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sz w:val="20"/>
                <w:szCs w:val="20"/>
              </w:rPr>
              <w:t>Итого требуется: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sz w:val="20"/>
                <w:szCs w:val="20"/>
              </w:rPr>
              <w:t>Всего установлено: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2855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sz w:val="20"/>
                <w:szCs w:val="20"/>
              </w:rPr>
              <w:t>Всего требуется: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855" w:rsidRPr="00D32855" w:rsidRDefault="00D328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2E0" w:rsidRPr="00D32855" w:rsidTr="009E3E27">
        <w:trPr>
          <w:trHeight w:val="21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 w:rsidP="00D32855">
            <w:pPr>
              <w:rPr>
                <w:rFonts w:ascii="Arial" w:hAnsi="Arial" w:cs="Arial"/>
                <w:sz w:val="20"/>
                <w:szCs w:val="20"/>
              </w:rPr>
            </w:pPr>
            <w:bookmarkStart w:id="3" w:name="EXP1"/>
            <w:bookmarkEnd w:id="3"/>
          </w:p>
        </w:tc>
        <w:tc>
          <w:tcPr>
            <w:tcW w:w="1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D32855" w:rsidP="00D3285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32855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D32855" w:rsidP="00D32855">
            <w:pPr>
              <w:rPr>
                <w:rFonts w:ascii="Arial" w:hAnsi="Arial" w:cs="Arial"/>
                <w:sz w:val="20"/>
                <w:szCs w:val="20"/>
              </w:rPr>
            </w:pPr>
            <w:r w:rsidRPr="00D3285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 w:rsidP="00D328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32855" w:rsidRDefault="001842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Default="009E3E27">
      <w:pPr>
        <w:pStyle w:val="a3"/>
        <w:rPr>
          <w:rFonts w:eastAsia="MS Mincho"/>
        </w:rPr>
      </w:pPr>
    </w:p>
    <w:p w:rsidR="009E3E27" w:rsidRPr="009E3E27" w:rsidRDefault="009E3E27" w:rsidP="009E3E27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9E3E27">
        <w:rPr>
          <w:rFonts w:ascii="Arial" w:hAnsi="Arial" w:cs="Arial"/>
          <w:b/>
          <w:bCs/>
          <w:sz w:val="20"/>
          <w:szCs w:val="20"/>
        </w:rPr>
        <w:lastRenderedPageBreak/>
        <w:t>Ведомость размещения искусственного освещения</w:t>
      </w:r>
    </w:p>
    <w:p w:rsidR="009E3E27" w:rsidRPr="009E3E27" w:rsidRDefault="009E3E27" w:rsidP="009E3E27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9E3E27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9E3E27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Народная</w:t>
      </w:r>
    </w:p>
    <w:p w:rsidR="009E3E27" w:rsidRPr="009E3E27" w:rsidRDefault="009E3E27" w:rsidP="009E3E27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E3E27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9E3E27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0+959</w:t>
      </w:r>
    </w:p>
    <w:p w:rsidR="009E3E27" w:rsidRPr="009E3E27" w:rsidRDefault="009E3E27" w:rsidP="009E3E27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E3E27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9E3E27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9E3E27" w:rsidRPr="009E3E27" w:rsidRDefault="009E3E27" w:rsidP="009E3E27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11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9"/>
        <w:gridCol w:w="928"/>
        <w:gridCol w:w="782"/>
        <w:gridCol w:w="1566"/>
        <w:gridCol w:w="1565"/>
        <w:gridCol w:w="1789"/>
        <w:gridCol w:w="1454"/>
        <w:gridCol w:w="1286"/>
      </w:tblGrid>
      <w:tr w:rsidR="009E3E27" w:rsidRPr="009E3E27" w:rsidTr="0093146D">
        <w:trPr>
          <w:cantSplit/>
          <w:trHeight w:val="23"/>
          <w:tblHeader/>
          <w:jc w:val="center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286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E3E27" w:rsidRPr="009E3E27" w:rsidTr="0093146D">
        <w:trPr>
          <w:trHeight w:val="23"/>
          <w:tblHeader/>
          <w:jc w:val="center"/>
        </w:trPr>
        <w:tc>
          <w:tcPr>
            <w:tcW w:w="74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2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78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156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1565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Количество опор \ светильников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  <w:tc>
          <w:tcPr>
            <w:tcW w:w="128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</w:tr>
      <w:tr w:rsidR="009E3E27" w:rsidRPr="009E3E27" w:rsidTr="0093146D">
        <w:trPr>
          <w:trHeight w:val="23"/>
          <w:tblHeader/>
          <w:jc w:val="center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9E3E27" w:rsidRPr="009E3E27" w:rsidTr="0093146D">
        <w:trPr>
          <w:trHeight w:val="23"/>
          <w:jc w:val="center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24/24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926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3E27" w:rsidRPr="009E3E27" w:rsidTr="0093146D">
        <w:trPr>
          <w:trHeight w:val="23"/>
          <w:jc w:val="center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0+28</w:t>
            </w:r>
          </w:p>
        </w:tc>
        <w:tc>
          <w:tcPr>
            <w:tcW w:w="7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0+954</w:t>
            </w:r>
          </w:p>
        </w:tc>
        <w:tc>
          <w:tcPr>
            <w:tcW w:w="1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1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24/24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926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</w:tr>
    </w:tbl>
    <w:p w:rsidR="009E3E27" w:rsidRPr="009E3E27" w:rsidRDefault="009E3E27" w:rsidP="009E3E27">
      <w:pPr>
        <w:rPr>
          <w:rFonts w:ascii="Courier New" w:eastAsia="MS Mincho" w:hAnsi="Courier New" w:cs="Courier New"/>
          <w:sz w:val="20"/>
          <w:szCs w:val="20"/>
        </w:rPr>
      </w:pPr>
    </w:p>
    <w:p w:rsidR="009E3E27" w:rsidRPr="009E3E27" w:rsidRDefault="009E3E27" w:rsidP="009E3E27">
      <w:pPr>
        <w:jc w:val="center"/>
        <w:rPr>
          <w:rFonts w:ascii="Arial" w:eastAsia="MS Mincho" w:hAnsi="Arial" w:cs="Arial"/>
          <w:b/>
          <w:bCs/>
          <w:sz w:val="20"/>
          <w:szCs w:val="20"/>
        </w:rPr>
      </w:pPr>
      <w:r w:rsidRPr="009E3E27">
        <w:rPr>
          <w:rFonts w:ascii="Arial" w:hAnsi="Arial" w:cs="Arial"/>
          <w:b/>
          <w:bCs/>
          <w:sz w:val="20"/>
          <w:szCs w:val="20"/>
        </w:rPr>
        <w:t>Ведомость размещения пешеходных дорожек (тротуаров)</w:t>
      </w:r>
    </w:p>
    <w:p w:rsidR="009E3E27" w:rsidRPr="009E3E27" w:rsidRDefault="009E3E27" w:rsidP="009E3E27">
      <w:pPr>
        <w:jc w:val="center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proofErr w:type="spellStart"/>
      <w:proofErr w:type="gramStart"/>
      <w:r w:rsidRPr="009E3E27">
        <w:rPr>
          <w:rFonts w:ascii="Arial" w:eastAsia="MS Mincho" w:hAnsi="Arial" w:cs="Arial"/>
          <w:b/>
          <w:bCs/>
          <w:i/>
          <w:iCs/>
          <w:sz w:val="20"/>
          <w:szCs w:val="20"/>
        </w:rPr>
        <w:t>ул</w:t>
      </w:r>
      <w:proofErr w:type="spellEnd"/>
      <w:proofErr w:type="gramEnd"/>
      <w:r w:rsidRPr="009E3E27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Народная</w:t>
      </w:r>
    </w:p>
    <w:p w:rsidR="009E3E27" w:rsidRPr="009E3E27" w:rsidRDefault="009E3E27" w:rsidP="009E3E27">
      <w:pPr>
        <w:keepNext/>
        <w:jc w:val="right"/>
        <w:outlineLvl w:val="0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E3E27">
        <w:rPr>
          <w:rFonts w:ascii="Arial" w:eastAsia="MS Mincho" w:hAnsi="Arial" w:cs="Arial"/>
          <w:b/>
          <w:bCs/>
          <w:sz w:val="20"/>
          <w:szCs w:val="20"/>
        </w:rPr>
        <w:t>Протяженность участка –</w:t>
      </w:r>
      <w:r w:rsidRPr="009E3E27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От 0+0 до 0+959</w:t>
      </w:r>
    </w:p>
    <w:p w:rsidR="009E3E27" w:rsidRPr="009E3E27" w:rsidRDefault="009E3E27" w:rsidP="009E3E27">
      <w:pPr>
        <w:jc w:val="right"/>
        <w:rPr>
          <w:rFonts w:ascii="Arial" w:eastAsia="MS Mincho" w:hAnsi="Arial" w:cs="Arial"/>
          <w:b/>
          <w:bCs/>
          <w:i/>
          <w:iCs/>
          <w:sz w:val="20"/>
          <w:szCs w:val="20"/>
        </w:rPr>
      </w:pPr>
      <w:r w:rsidRPr="009E3E27">
        <w:rPr>
          <w:rFonts w:ascii="Arial" w:eastAsia="MS Mincho" w:hAnsi="Arial" w:cs="Arial"/>
          <w:b/>
          <w:bCs/>
          <w:sz w:val="20"/>
          <w:szCs w:val="20"/>
        </w:rPr>
        <w:t>Участок обслуживается –</w:t>
      </w:r>
      <w:r w:rsidRPr="009E3E27">
        <w:rPr>
          <w:rFonts w:ascii="Arial" w:eastAsia="MS Mincho" w:hAnsi="Arial" w:cs="Arial"/>
          <w:b/>
          <w:bCs/>
          <w:i/>
          <w:iCs/>
          <w:sz w:val="20"/>
          <w:szCs w:val="20"/>
        </w:rPr>
        <w:t xml:space="preserve"> </w:t>
      </w:r>
    </w:p>
    <w:p w:rsidR="009E3E27" w:rsidRPr="009E3E27" w:rsidRDefault="009E3E27" w:rsidP="009E3E27">
      <w:pPr>
        <w:jc w:val="right"/>
        <w:rPr>
          <w:rFonts w:ascii="Arial" w:eastAsia="MS Mincho" w:hAnsi="Arial" w:cs="Arial"/>
          <w:b/>
          <w:bCs/>
          <w:sz w:val="20"/>
          <w:szCs w:val="20"/>
        </w:rPr>
      </w:pPr>
    </w:p>
    <w:tbl>
      <w:tblPr>
        <w:tblW w:w="1029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093"/>
        <w:gridCol w:w="992"/>
        <w:gridCol w:w="912"/>
        <w:gridCol w:w="1564"/>
        <w:gridCol w:w="1954"/>
        <w:gridCol w:w="2084"/>
        <w:gridCol w:w="1694"/>
      </w:tblGrid>
      <w:tr w:rsidR="009E3E27" w:rsidRPr="009E3E27" w:rsidTr="009E3E27">
        <w:trPr>
          <w:trHeight w:val="27"/>
          <w:tblHeader/>
          <w:jc w:val="center"/>
        </w:trPr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7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Протяженность, </w:t>
            </w: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м</w:t>
            </w:r>
            <w:proofErr w:type="gramEnd"/>
          </w:p>
        </w:tc>
      </w:tr>
      <w:tr w:rsidR="009E3E27" w:rsidRPr="009E3E27" w:rsidTr="009E3E27">
        <w:trPr>
          <w:trHeight w:val="27"/>
          <w:tblHeader/>
          <w:jc w:val="center"/>
        </w:trPr>
        <w:tc>
          <w:tcPr>
            <w:tcW w:w="109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  <w:proofErr w:type="spellStart"/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Начало участка, </w:t>
            </w: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+м</w:t>
            </w:r>
          </w:p>
        </w:tc>
        <w:tc>
          <w:tcPr>
            <w:tcW w:w="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Конец участка, </w:t>
            </w: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км</w:t>
            </w:r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+ м</w:t>
            </w:r>
          </w:p>
        </w:tc>
        <w:tc>
          <w:tcPr>
            <w:tcW w:w="156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Расположение</w:t>
            </w:r>
          </w:p>
        </w:tc>
        <w:tc>
          <w:tcPr>
            <w:tcW w:w="195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Объект установки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Проектируемые</w:t>
            </w:r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 соответствии с нормативными документами, м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Фактически </w:t>
            </w:r>
            <w:proofErr w:type="gramStart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установленные</w:t>
            </w:r>
            <w:proofErr w:type="gramEnd"/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, м</w:t>
            </w:r>
          </w:p>
        </w:tc>
      </w:tr>
      <w:tr w:rsidR="009E3E27" w:rsidRPr="009E3E27" w:rsidTr="009E3E27">
        <w:trPr>
          <w:trHeight w:val="27"/>
          <w:tblHeader/>
          <w:jc w:val="center"/>
        </w:trPr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E3E27" w:rsidRPr="009E3E27" w:rsidRDefault="009E3E27" w:rsidP="009E3E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3E2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9E3E27" w:rsidRPr="009E3E27" w:rsidTr="009E3E27">
        <w:trPr>
          <w:trHeight w:val="27"/>
          <w:jc w:val="center"/>
        </w:trPr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1907,9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3E27" w:rsidRPr="009E3E27" w:rsidTr="009E3E27">
        <w:trPr>
          <w:trHeight w:val="27"/>
          <w:jc w:val="center"/>
        </w:trPr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0+3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0+957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справа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953,95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3E27" w:rsidRPr="009E3E27" w:rsidTr="009E3E27">
        <w:trPr>
          <w:trHeight w:val="27"/>
          <w:jc w:val="center"/>
        </w:trPr>
        <w:tc>
          <w:tcPr>
            <w:tcW w:w="1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0+3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0+957</w:t>
            </w:r>
          </w:p>
        </w:tc>
        <w:tc>
          <w:tcPr>
            <w:tcW w:w="1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слева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Населенный пункт</w:t>
            </w:r>
          </w:p>
        </w:tc>
        <w:tc>
          <w:tcPr>
            <w:tcW w:w="2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  <w:r w:rsidRPr="009E3E27">
              <w:rPr>
                <w:rFonts w:ascii="Arial" w:hAnsi="Arial" w:cs="Arial"/>
                <w:sz w:val="20"/>
                <w:szCs w:val="20"/>
              </w:rPr>
              <w:t>953,95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3E27" w:rsidRPr="009E3E27" w:rsidRDefault="009E3E27" w:rsidP="009E3E2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3E27" w:rsidRPr="009E3E27" w:rsidRDefault="009E3E27" w:rsidP="009E3E27">
      <w:pPr>
        <w:rPr>
          <w:rFonts w:ascii="Courier New" w:eastAsia="MS Mincho" w:hAnsi="Courier New" w:cs="Courier New"/>
          <w:sz w:val="20"/>
          <w:szCs w:val="20"/>
        </w:rPr>
      </w:pPr>
    </w:p>
    <w:p w:rsidR="009E3E27" w:rsidRPr="009E3E27" w:rsidRDefault="009E3E27" w:rsidP="009E3E27">
      <w:pPr>
        <w:rPr>
          <w:rFonts w:ascii="Courier New" w:eastAsia="MS Mincho" w:hAnsi="Courier New" w:cs="Courier New"/>
          <w:sz w:val="20"/>
          <w:szCs w:val="20"/>
        </w:rPr>
      </w:pPr>
    </w:p>
    <w:p w:rsidR="009E3E27" w:rsidRPr="00D32855" w:rsidRDefault="009E3E27">
      <w:pPr>
        <w:pStyle w:val="a3"/>
        <w:rPr>
          <w:rFonts w:eastAsia="MS Mincho"/>
        </w:rPr>
      </w:pPr>
    </w:p>
    <w:sectPr w:rsidR="009E3E27" w:rsidRPr="00D32855" w:rsidSect="009E3E27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D32855"/>
    <w:rsid w:val="001842E0"/>
    <w:rsid w:val="00215347"/>
    <w:rsid w:val="00947A2E"/>
    <w:rsid w:val="009E3E27"/>
    <w:rsid w:val="00CF1149"/>
    <w:rsid w:val="00D32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7A2E"/>
    <w:rPr>
      <w:sz w:val="24"/>
      <w:szCs w:val="24"/>
    </w:rPr>
  </w:style>
  <w:style w:type="paragraph" w:styleId="1">
    <w:name w:val="heading 1"/>
    <w:basedOn w:val="a"/>
    <w:next w:val="a"/>
    <w:qFormat/>
    <w:rsid w:val="00947A2E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47A2E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290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Trendhold</dc:creator>
  <cp:lastModifiedBy>Шеф</cp:lastModifiedBy>
  <cp:revision>2</cp:revision>
  <cp:lastPrinted>1601-01-01T00:00:00Z</cp:lastPrinted>
  <dcterms:created xsi:type="dcterms:W3CDTF">2019-06-09T09:02:00Z</dcterms:created>
  <dcterms:modified xsi:type="dcterms:W3CDTF">2019-06-09T09:02:00Z</dcterms:modified>
</cp:coreProperties>
</file>